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8D" w:rsidRPr="00017CA1" w:rsidRDefault="0005228D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color w:val="333333"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51658240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05228D" w:rsidRPr="00017CA1" w:rsidRDefault="0005228D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05228D" w:rsidRPr="00017CA1" w:rsidRDefault="0005228D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05228D" w:rsidRDefault="0005228D" w:rsidP="001033CC">
      <w:pPr>
        <w:pStyle w:val="Header"/>
        <w:ind w:firstLine="1276"/>
      </w:pPr>
    </w:p>
    <w:p w:rsidR="0005228D" w:rsidRDefault="0005228D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05228D" w:rsidRDefault="0005228D" w:rsidP="002554CC">
      <w:pPr>
        <w:jc w:val="center"/>
        <w:rPr>
          <w:b/>
          <w:bCs/>
          <w:lang w:eastAsia="bg-BG"/>
        </w:rPr>
      </w:pPr>
    </w:p>
    <w:p w:rsidR="0005228D" w:rsidRDefault="0005228D" w:rsidP="00BB4863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05228D" w:rsidRPr="00C73066" w:rsidRDefault="0005228D" w:rsidP="00BB4863">
      <w:pPr>
        <w:jc w:val="center"/>
        <w:rPr>
          <w:b/>
          <w:bCs/>
          <w:sz w:val="22"/>
          <w:szCs w:val="22"/>
        </w:rPr>
      </w:pPr>
    </w:p>
    <w:p w:rsidR="0005228D" w:rsidRPr="000F0F84" w:rsidRDefault="0005228D" w:rsidP="00BB4863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№</w:t>
      </w:r>
      <w:r w:rsidRPr="000F0F84">
        <w:rPr>
          <w:b/>
          <w:bCs/>
          <w:sz w:val="22"/>
          <w:szCs w:val="22"/>
        </w:rPr>
        <w:t>РД</w:t>
      </w:r>
      <w:r>
        <w:rPr>
          <w:b/>
          <w:bCs/>
          <w:sz w:val="22"/>
          <w:szCs w:val="22"/>
        </w:rPr>
        <w:t>-19-04-187</w:t>
      </w:r>
    </w:p>
    <w:p w:rsidR="0005228D" w:rsidRPr="000F0F84" w:rsidRDefault="0005228D" w:rsidP="00BB4863">
      <w:pPr>
        <w:jc w:val="center"/>
        <w:rPr>
          <w:b/>
          <w:bCs/>
          <w:sz w:val="22"/>
          <w:szCs w:val="22"/>
        </w:rPr>
      </w:pPr>
      <w:r w:rsidRPr="000F0F84">
        <w:rPr>
          <w:b/>
          <w:bCs/>
          <w:sz w:val="22"/>
          <w:szCs w:val="22"/>
        </w:rPr>
        <w:t>гр. Варна, 01.10.20</w:t>
      </w:r>
      <w:r>
        <w:rPr>
          <w:b/>
          <w:bCs/>
          <w:sz w:val="22"/>
          <w:szCs w:val="22"/>
        </w:rPr>
        <w:t>19</w:t>
      </w:r>
      <w:r w:rsidRPr="000F0F84">
        <w:rPr>
          <w:b/>
          <w:bCs/>
          <w:sz w:val="22"/>
          <w:szCs w:val="22"/>
        </w:rPr>
        <w:t xml:space="preserve"> г.</w:t>
      </w:r>
    </w:p>
    <w:p w:rsidR="0005228D" w:rsidRDefault="0005228D" w:rsidP="00BB4863">
      <w:pPr>
        <w:jc w:val="center"/>
        <w:rPr>
          <w:sz w:val="22"/>
          <w:szCs w:val="22"/>
        </w:rPr>
      </w:pPr>
    </w:p>
    <w:p w:rsidR="0005228D" w:rsidRDefault="0005228D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изх.№ РД-07-76-18/12.09.2019</w:t>
      </w:r>
      <w:r w:rsidRPr="00C73066">
        <w:rPr>
          <w:sz w:val="22"/>
          <w:szCs w:val="22"/>
        </w:rPr>
        <w:t>г., н</w:t>
      </w:r>
      <w:r w:rsidRPr="000F0F84">
        <w:rPr>
          <w:sz w:val="22"/>
          <w:szCs w:val="22"/>
        </w:rPr>
        <w:t>аш вх. № РД-</w:t>
      </w:r>
      <w:r>
        <w:rPr>
          <w:sz w:val="22"/>
          <w:szCs w:val="22"/>
        </w:rPr>
        <w:t>07-76-24/13.09.2019</w:t>
      </w:r>
      <w:r w:rsidRPr="000F0F84">
        <w:rPr>
          <w:sz w:val="22"/>
          <w:szCs w:val="22"/>
        </w:rPr>
        <w:t>г.</w:t>
      </w:r>
      <w:r w:rsidRPr="000B5C78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Комисията, назначена със Заповед № РД 19-07-76/01.08.2019г. на Директора на Областна дирекция „Земеделие”-Варна, както и представено сключено доброволно споразумение вх. № ПО-09-417-8/ 30.08.2019г. за землището на </w:t>
      </w:r>
      <w:r w:rsidRPr="007060AE">
        <w:rPr>
          <w:b/>
          <w:bCs/>
          <w:sz w:val="22"/>
          <w:szCs w:val="22"/>
        </w:rPr>
        <w:t>с. Старо Оряхово</w:t>
      </w:r>
      <w:r>
        <w:rPr>
          <w:sz w:val="22"/>
          <w:szCs w:val="22"/>
        </w:rPr>
        <w:t>, ЕКАТТЕ 68998, общ. Долни чифлик,  област Варна</w:t>
      </w:r>
    </w:p>
    <w:p w:rsidR="0005228D" w:rsidRDefault="0005228D" w:rsidP="00BB4863">
      <w:pPr>
        <w:jc w:val="both"/>
        <w:rPr>
          <w:sz w:val="22"/>
          <w:szCs w:val="22"/>
        </w:rPr>
      </w:pPr>
    </w:p>
    <w:p w:rsidR="0005228D" w:rsidRDefault="0005228D" w:rsidP="00BB4863">
      <w:pPr>
        <w:jc w:val="both"/>
        <w:rPr>
          <w:sz w:val="22"/>
          <w:szCs w:val="22"/>
        </w:rPr>
      </w:pPr>
    </w:p>
    <w:p w:rsidR="0005228D" w:rsidRDefault="0005228D" w:rsidP="00BB486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05228D" w:rsidRDefault="0005228D" w:rsidP="00BB4863">
      <w:pPr>
        <w:rPr>
          <w:b/>
          <w:bCs/>
          <w:sz w:val="22"/>
          <w:szCs w:val="22"/>
        </w:rPr>
      </w:pPr>
    </w:p>
    <w:p w:rsidR="0005228D" w:rsidRPr="002A0F70" w:rsidRDefault="0005228D" w:rsidP="00BB4863">
      <w:pPr>
        <w:rPr>
          <w:b/>
          <w:bCs/>
          <w:sz w:val="22"/>
          <w:szCs w:val="22"/>
        </w:rPr>
      </w:pPr>
    </w:p>
    <w:p w:rsidR="0005228D" w:rsidRPr="00CE6FF9" w:rsidRDefault="0005228D" w:rsidP="00CE6FF9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 w:rsidRPr="002A0F70">
        <w:rPr>
          <w:b/>
          <w:bCs/>
          <w:sz w:val="22"/>
          <w:szCs w:val="22"/>
        </w:rPr>
        <w:t xml:space="preserve">с. </w:t>
      </w:r>
      <w:r>
        <w:rPr>
          <w:b/>
          <w:bCs/>
          <w:sz w:val="22"/>
          <w:szCs w:val="22"/>
        </w:rPr>
        <w:t>Старо Оряхово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68998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05228D" w:rsidRDefault="0005228D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05228D" w:rsidRDefault="0005228D" w:rsidP="00CD6A9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2D47B2">
        <w:rPr>
          <w:b/>
          <w:bCs/>
          <w:sz w:val="22"/>
          <w:szCs w:val="22"/>
        </w:rPr>
        <w:t>1. "АГРАР РОЕВ"ЕООД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правно основание: 266.119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основание на чл. 37в, ал. 3, т. 2 от ЗСПЗЗ: 46.338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Разпределени масиви (по номера), съгласно проекта:1, 23, общо площ: 312.457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2D47B2">
        <w:rPr>
          <w:b/>
          <w:bCs/>
          <w:sz w:val="22"/>
          <w:szCs w:val="22"/>
        </w:rPr>
        <w:t xml:space="preserve">  2. "БМ АГРО"ЕООД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правно основание: 1102.892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основание на чл. 37в, ал. 3, т. 2 от ЗСПЗЗ: 104.423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Разпределени масиви (по номера), съгласно проекта:27, 22, 1, 7, 1, 1, 30, 29, 614, 1, 1, 1, общо площ: 1207.315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2D47B2">
        <w:rPr>
          <w:b/>
          <w:bCs/>
          <w:sz w:val="22"/>
          <w:szCs w:val="22"/>
        </w:rPr>
        <w:t xml:space="preserve">  3. "ЕКО БУЛ ГРЕЙН" ЕООД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правно основание: 1293.294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основание на чл. 37в, ал. 3, т. 2 от ЗСПЗЗ: 44.269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Разпределени масиви (по номера), съгласно проекта:80, 1, 26, 34, 1, общо площ: 1337.563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2D47B2">
        <w:rPr>
          <w:b/>
          <w:bCs/>
          <w:sz w:val="22"/>
          <w:szCs w:val="22"/>
        </w:rPr>
        <w:t xml:space="preserve">  4. "МЕЛНИЦА ЧИФЛИКА"ЕООД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правно основание: 246.705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основание на чл. 37в, ал. 3, т. 2 от ЗСПЗЗ: 39.768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Разпределени масиви (по номера), съгласно проекта:40, 28, 30, 14, 13, общо площ: 286.473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2D47B2">
        <w:rPr>
          <w:b/>
          <w:bCs/>
          <w:sz w:val="22"/>
          <w:szCs w:val="22"/>
        </w:rPr>
        <w:t xml:space="preserve">  5. ДОБРОМИР МАНОЛОВ СТОЯНОВ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правно основание: 98.653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основание на чл. 37в, ал. 3, т. 2 от ЗСПЗЗ: 0.350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Разпределени масиви (по номера), съгласно проекта:1, общо площ: 99.003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2D47B2">
        <w:rPr>
          <w:b/>
          <w:bCs/>
          <w:sz w:val="22"/>
          <w:szCs w:val="22"/>
        </w:rPr>
        <w:t xml:space="preserve">  6. ЕТ"ДЪГА-67-ИВАН МАНОЛОВ"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правно основание: 3234.330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основание на чл. 37в, ал. 3, т. 2 от ЗСПЗЗ: 162.945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Разпределени масиви (по номера), съгласно проекта:42, 1, 16, 6, 1, 38, 18, 14, 1, 1, 1, 60, 51, 44, 1, 1, 1, 57, 25, 1, 11, 42, 1, общо площ: 3397.275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2D47B2">
        <w:rPr>
          <w:b/>
          <w:bCs/>
          <w:sz w:val="22"/>
          <w:szCs w:val="22"/>
        </w:rPr>
        <w:t xml:space="preserve">  7. ЕТ"ОНИКС-ДАНИЕЛ ДИМИТРОВ"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правно основание: 570.313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основание на чл. 37в, ал. 3, т. 2 от ЗСПЗЗ: 24.116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Разпределени масиви (по номера), съгласно проекта:2, общо площ: 594.429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2D47B2">
        <w:rPr>
          <w:b/>
          <w:bCs/>
          <w:sz w:val="22"/>
          <w:szCs w:val="22"/>
        </w:rPr>
        <w:t xml:space="preserve">  8. МАНОЛ ДОБРОМИРОВ СТОЯНОВ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правно основание: 15.590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основание на чл. 37в, ал. 3, т. 2 от ЗСПЗЗ: 1.124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Разпределени масиви (по номера), съгласно проекта:54, общо площ: 16.713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2D47B2">
        <w:rPr>
          <w:b/>
          <w:bCs/>
          <w:sz w:val="22"/>
          <w:szCs w:val="22"/>
        </w:rPr>
        <w:t xml:space="preserve">  9. ППК"КРАЙМОРИЕ"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правно основание: 2872.540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Площ на имоти, ползвани на основание на чл. 37в, ал. 3, т. 2 от ЗСПЗЗ: 234.030 дка</w:t>
      </w:r>
    </w:p>
    <w:p w:rsidR="0005228D" w:rsidRPr="002D47B2" w:rsidRDefault="0005228D" w:rsidP="00C619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2D47B2">
        <w:rPr>
          <w:sz w:val="22"/>
          <w:szCs w:val="22"/>
        </w:rPr>
        <w:t xml:space="preserve">    Разпределени масиви (по номера), съгласно проекта:9, 21, 1, 5, 4, 1, 12, 48, 1, 23, 6, 41, 8, общо площ: 3106.570 дка</w:t>
      </w:r>
    </w:p>
    <w:p w:rsidR="0005228D" w:rsidRDefault="0005228D" w:rsidP="00CE6FF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05228D" w:rsidRPr="001C288C" w:rsidRDefault="0005228D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Масиви за ползване на земеделски земи по чл. 37в, ал. 2 от ЗСПЗЗ</w:t>
      </w:r>
    </w:p>
    <w:p w:rsidR="0005228D" w:rsidRPr="001C288C" w:rsidRDefault="0005228D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за стопанската 2019/2020 година</w:t>
      </w:r>
    </w:p>
    <w:p w:rsidR="0005228D" w:rsidRPr="001C288C" w:rsidRDefault="0005228D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 xml:space="preserve">за землището на с. </w:t>
      </w:r>
      <w:r>
        <w:rPr>
          <w:b/>
          <w:bCs/>
          <w:sz w:val="22"/>
          <w:szCs w:val="22"/>
        </w:rPr>
        <w:t>Старо Оряхово</w:t>
      </w:r>
      <w:r w:rsidRPr="001C288C">
        <w:rPr>
          <w:b/>
          <w:bCs/>
          <w:sz w:val="22"/>
          <w:szCs w:val="22"/>
        </w:rPr>
        <w:t xml:space="preserve">, ЕКАТТЕ </w:t>
      </w:r>
      <w:r>
        <w:rPr>
          <w:b/>
          <w:bCs/>
          <w:sz w:val="22"/>
          <w:szCs w:val="22"/>
        </w:rPr>
        <w:t>68998</w:t>
      </w:r>
      <w:r w:rsidRPr="001C288C">
        <w:rPr>
          <w:b/>
          <w:bCs/>
          <w:sz w:val="22"/>
          <w:szCs w:val="22"/>
        </w:rPr>
        <w:t>, община Долни чифлик, област Варна.</w:t>
      </w:r>
    </w:p>
    <w:p w:rsidR="0005228D" w:rsidRDefault="0005228D" w:rsidP="009F76FF">
      <w:pPr>
        <w:widowControl w:val="0"/>
        <w:autoSpaceDE w:val="0"/>
        <w:autoSpaceDN w:val="0"/>
        <w:adjustRightInd w:val="0"/>
      </w:pPr>
    </w:p>
    <w:p w:rsidR="0005228D" w:rsidRDefault="0005228D" w:rsidP="00BB4863">
      <w:pPr>
        <w:autoSpaceDE w:val="0"/>
        <w:autoSpaceDN w:val="0"/>
        <w:adjustRightInd w:val="0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5"/>
        <w:gridCol w:w="3118"/>
        <w:gridCol w:w="624"/>
        <w:gridCol w:w="850"/>
        <w:gridCol w:w="850"/>
        <w:gridCol w:w="850"/>
        <w:gridCol w:w="850"/>
        <w:gridCol w:w="907"/>
      </w:tblGrid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46.61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196.40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163.20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156.71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156.63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124.25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121.87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94.03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90.19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58.15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55.20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54.87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52.98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44.86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36.96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26.06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3.82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266.119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46.338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1482.80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186.30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167.44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125.30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94.01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89.90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45.98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44.96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44.92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30.11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23.10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18.41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18.12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148.48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143.80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125.35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114.84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110.78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109.68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62.17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42.58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40.49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30.90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28.91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25.10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21.04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125.35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0.59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51.68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22.74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21.82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21.00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16.59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3.87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83.24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48.67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31.97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98.91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24.74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18.45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10.46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6.16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156.69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155.25</w:t>
            </w: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125.36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88.69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87.51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73.60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54.63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24.02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17.02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15.54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12.77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12.28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13.05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8.20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7.20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"БМ 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1102.892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104.423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3341.54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818.987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89.77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17.64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55.39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241.27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53.92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31.90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146.06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62.67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48.04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14.25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5.12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291.53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123.75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64.92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27.98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20.10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20.04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10.75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1293.294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44.269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1416.60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243.14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157.43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62.68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21.01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126.39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66.44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64.46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36.63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31.97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14.43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13.92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105.95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20.51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11.31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133.53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35.01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22.92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17.14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246.705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39.768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1272.56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ДОБРОМИР МАНОЛОВ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ДОБРОМИР МАНОЛОВ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ДОБРОМИР МАНОЛОВ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ДОБРОМИР МАНОЛОВ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ДОБРОМИР МАНОЛОВ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11.21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98.653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11.21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106.55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93.68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70.59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33.55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13.24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12.07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10.96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10.26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40.96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26.02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19.35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15.24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9.84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8.12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80.70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26.58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8.16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123.46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6.71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37.57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20.22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9.21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139.80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105.17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69.89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69.62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68.53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67.35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67.11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53.05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28.20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27.68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22.15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16.73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15.19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12.24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11.43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9.10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190.30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94.02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89.79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83.29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54.57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40.65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21.41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68.42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51.42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24.61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22.34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24.91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17.32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15.80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94.04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85.27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80.39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186.78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94.02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67.93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36.96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30.47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25.53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9.43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152.39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93.96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81.88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94.01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182.68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54.30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37.95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36.61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33.91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33.00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31.07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27.29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20.09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29.528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31.66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31.28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30.81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17.24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10.30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6.93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160.17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97.79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70.41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62.69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60.86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59.64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50.76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108.523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41.27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28.49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15.84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14.53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11.78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81.76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60.43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12.80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8.08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3234.330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162.945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5214.24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351.73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160.37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139.02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120.06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570.313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24.116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771.70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МАНОЛ ДОБРОМИРОВ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МАНОЛ ДОБРОМИРОВ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МАНОЛ ДОБРОМИРОВ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МАНОЛ ДОБРОМИРОВ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МАНОЛ ДОБРОМИРОВ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МАНОЛ ДОБРОМИРОВ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12.66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МАНОЛ ДОБРОМИРОВ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8.21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МАНОЛ ДОБРОМИРОВ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7.59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МАНОЛ ДОБРОМИРОВ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7.50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15.590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35.96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98.64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98.15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75.08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71.16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68.00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64.58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58.93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55.62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47.33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19.85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17.08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16.33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10.08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107.77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27.42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9.38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50.03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37.98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17.36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19.096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158.73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137.08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125.27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107.50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94.01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94.01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85.20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59.53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44.03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26.29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8.75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152.98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77.01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69.47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62.67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281.33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156.67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137.71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125.34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125.34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119.02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109.60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94.03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94.02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79.81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79.10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52.38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43.13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30.73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28.57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19.75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9.51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646.78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404.10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222.45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219.74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146.43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73.25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58.52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48.34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41.69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41.09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39.74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35.69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24.58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15.37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10.55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16.29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7.90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27.08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16.00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156.70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63.37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57.55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55.29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43.68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38.27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31.34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21.90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21.82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21.63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18.80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17.29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9.92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4.30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24.00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18.04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235.68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54.02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52.83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36.21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35.79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31.17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23.17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78.278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17.26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7.34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77.277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6.55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6.889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106.51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39.97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31.50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26.36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25.19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24.09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23.32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21.03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15.06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9.87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sz w:val="18"/>
                <w:szCs w:val="18"/>
              </w:rPr>
              <w:t>5.72</w:t>
            </w:r>
          </w:p>
        </w:tc>
      </w:tr>
      <w:tr w:rsidR="0005228D" w:rsidRPr="00C61963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2872.540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234.030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28D" w:rsidRPr="00C61963" w:rsidRDefault="0005228D" w:rsidP="00C619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C61963">
              <w:rPr>
                <w:b/>
                <w:bCs/>
                <w:sz w:val="18"/>
                <w:szCs w:val="18"/>
              </w:rPr>
              <w:t>7488.96</w:t>
            </w:r>
          </w:p>
        </w:tc>
      </w:tr>
    </w:tbl>
    <w:p w:rsidR="0005228D" w:rsidRDefault="0005228D" w:rsidP="00BB4863">
      <w:pPr>
        <w:autoSpaceDE w:val="0"/>
        <w:autoSpaceDN w:val="0"/>
        <w:adjustRightInd w:val="0"/>
        <w:rPr>
          <w:b/>
          <w:bCs/>
        </w:rPr>
      </w:pPr>
    </w:p>
    <w:p w:rsidR="0005228D" w:rsidRDefault="0005228D" w:rsidP="00BB4863">
      <w:pPr>
        <w:autoSpaceDE w:val="0"/>
        <w:autoSpaceDN w:val="0"/>
        <w:adjustRightInd w:val="0"/>
        <w:rPr>
          <w:b/>
          <w:bCs/>
        </w:rPr>
      </w:pPr>
    </w:p>
    <w:p w:rsidR="0005228D" w:rsidRPr="00441D8C" w:rsidRDefault="0005228D" w:rsidP="00984897">
      <w:pPr>
        <w:autoSpaceDE w:val="0"/>
        <w:autoSpaceDN w:val="0"/>
        <w:adjustRightInd w:val="0"/>
        <w:spacing w:line="249" w:lineRule="exact"/>
        <w:ind w:firstLine="708"/>
        <w:jc w:val="both"/>
        <w:rPr>
          <w:b/>
          <w:bCs/>
        </w:rPr>
      </w:pPr>
      <w:r w:rsidRPr="00CC2FF9">
        <w:rPr>
          <w:b/>
          <w:bCs/>
        </w:rPr>
        <w:t>Споразумение за задълженията за плащане за земите по чл. 37в, ал. 3, т</w:t>
      </w:r>
      <w:r>
        <w:rPr>
          <w:b/>
          <w:bCs/>
        </w:rPr>
        <w:t>. 2 от ЗСПЗЗ за стопанската 2019/2020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Старо Оряхово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68998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Варна.</w:t>
      </w:r>
    </w:p>
    <w:p w:rsidR="0005228D" w:rsidRDefault="0005228D" w:rsidP="009F76FF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9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2141"/>
        <w:gridCol w:w="756"/>
        <w:gridCol w:w="925"/>
        <w:gridCol w:w="917"/>
        <w:gridCol w:w="756"/>
        <w:gridCol w:w="2354"/>
        <w:gridCol w:w="1962"/>
      </w:tblGrid>
      <w:tr w:rsidR="0005228D" w:rsidRPr="00B67C9C">
        <w:trPr>
          <w:trHeight w:val="725"/>
          <w:jc w:val="center"/>
        </w:trPr>
        <w:tc>
          <w:tcPr>
            <w:tcW w:w="2141" w:type="dxa"/>
            <w:vAlign w:val="bottom"/>
          </w:tcPr>
          <w:p w:rsidR="0005228D" w:rsidRPr="00B67C9C" w:rsidRDefault="0005228D" w:rsidP="00C619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67C9C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756" w:type="dxa"/>
            <w:vAlign w:val="bottom"/>
          </w:tcPr>
          <w:p w:rsidR="0005228D" w:rsidRPr="00B67C9C" w:rsidRDefault="0005228D" w:rsidP="00BC0A0E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B67C9C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25" w:type="dxa"/>
            <w:vAlign w:val="bottom"/>
          </w:tcPr>
          <w:p w:rsidR="0005228D" w:rsidRPr="00B67C9C" w:rsidRDefault="0005228D" w:rsidP="00C619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67C9C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17" w:type="dxa"/>
            <w:vAlign w:val="bottom"/>
          </w:tcPr>
          <w:p w:rsidR="0005228D" w:rsidRPr="00B67C9C" w:rsidRDefault="0005228D" w:rsidP="00C619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67C9C">
              <w:rPr>
                <w:b/>
                <w:bCs/>
                <w:sz w:val="18"/>
                <w:szCs w:val="18"/>
                <w:lang w:eastAsia="bg-BG"/>
              </w:rPr>
              <w:t>Дължимо рентно плащане</w:t>
            </w:r>
          </w:p>
        </w:tc>
        <w:tc>
          <w:tcPr>
            <w:tcW w:w="756" w:type="dxa"/>
            <w:vAlign w:val="bottom"/>
          </w:tcPr>
          <w:p w:rsidR="0005228D" w:rsidRPr="00B67C9C" w:rsidRDefault="0005228D" w:rsidP="00C619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67C9C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354" w:type="dxa"/>
            <w:vAlign w:val="bottom"/>
          </w:tcPr>
          <w:p w:rsidR="0005228D" w:rsidRPr="00B67C9C" w:rsidRDefault="0005228D" w:rsidP="00C619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67C9C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962" w:type="dxa"/>
            <w:vAlign w:val="bottom"/>
          </w:tcPr>
          <w:p w:rsidR="0005228D" w:rsidRPr="00B67C9C" w:rsidRDefault="0005228D" w:rsidP="00C619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67C9C">
              <w:rPr>
                <w:b/>
                <w:bCs/>
                <w:sz w:val="18"/>
                <w:szCs w:val="18"/>
                <w:lang w:eastAsia="bg-BG"/>
              </w:rPr>
              <w:t>Длъжник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54.10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6,137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196,40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6,171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54.26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5,100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163,20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5,346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54.12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1,715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54,87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1,918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12,952</w:t>
            </w:r>
          </w:p>
        </w:tc>
        <w:tc>
          <w:tcPr>
            <w:tcW w:w="917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414,47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54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30.14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5,822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186,30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5,876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31.78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5,233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167,44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5,288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80.45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156,69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80.40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4,852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155,25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33.32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4,640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148,48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4,640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33.3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4,494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143,80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4,895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80.26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125,36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38.70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125,35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33.76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125,35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30.18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125,30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Ц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33.73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3,589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114,84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80.7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1,707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54,63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19,776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80.29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0,486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15,54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2,447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51,387</w:t>
            </w:r>
          </w:p>
        </w:tc>
        <w:tc>
          <w:tcPr>
            <w:tcW w:w="917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1644,33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54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55.21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156,71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55.7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156,63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4,895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54.19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3,883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124,25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3,883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54.17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3,808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121,87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5,439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54.2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94,03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54.1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2,819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90,19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54.31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1,817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58,15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2,912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54.32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1,725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55,20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1,762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33.19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3,462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110,78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3,479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33.60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3,428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109,68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3,428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80.24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2,772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88,69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2,772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80.50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2,735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87,51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2,735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Ч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80.66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2,300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73,60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7,776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77.48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9,110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291,53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9,303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50.45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7,540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241,27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7,540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74.32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4,564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146,06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6,365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77.45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3,867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123,75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78.25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2,029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64,92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3,259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"ЕЙ ДИ-АРХВЮ"ЕООД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74.72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62,67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74.66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1,501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48,04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78.13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1,163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37,22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1,163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77.10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0,874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27,98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Ц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77.44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0,230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7,37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74.65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0,160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5,12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1,960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50.44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0,090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2,86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6,659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49.8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0,066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2,10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10,066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29.42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4,920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157,43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4,920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73.21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4,173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133,53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4,603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62.5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3,950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126,39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3,950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"БЕХБЕХАНИ"ЕООД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71.1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3,311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105,95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71.23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2,076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66,44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2,090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29.20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62,68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74.16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1,094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35,01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71.26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31,97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74.12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0,716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22,92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2,202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62.1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0,435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13,92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35.56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1,860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59,53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1,860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67.2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1,842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58,93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1,842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57.102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1,829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58,52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2,747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74.65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1,798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57,55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1,960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67.12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1,738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55,62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1,738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77.44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1,728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55,29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77.52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1,688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54,02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1,688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74.58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1,651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52,83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3,133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Е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67.24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1,479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47,33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1,491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"МУАТ"ЕООД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74.58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1,365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43,68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3,133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Е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84.67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1,249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39,97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1,249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31D80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74.32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1,196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38,27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6,365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262F1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77.22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0,979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31,34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0,979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262F1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44.64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0,960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30,73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0,960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45.20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0,893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28,57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0,979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84.94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0,787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25,19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56.32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0,768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24,58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0,979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84.28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0,753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24,09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2,694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74.59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0,676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21,63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0,685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Е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84.31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0,657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21,03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2,759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45.19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0,617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19,75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0,686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74.38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0,564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18,04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84.15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0,308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9,87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2,580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74.66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0,229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7,33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B70A5C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84.20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0,179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5,72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7,834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78.25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0,178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5,71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3,259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"ЕЙ ДИ-АРХВЮ"ЕООД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74.38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0,134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4,30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126,370</w:t>
            </w:r>
          </w:p>
        </w:tc>
        <w:tc>
          <w:tcPr>
            <w:tcW w:w="917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4043,84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54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62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29.43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7,598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243,14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15,211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З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61.9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2,014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64,46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3,596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9,612</w:t>
            </w:r>
          </w:p>
        </w:tc>
        <w:tc>
          <w:tcPr>
            <w:tcW w:w="917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307,60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54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62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30.37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94,01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31.19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2,809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89,90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7,927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69.15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2,601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83,24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2,601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57.112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5,837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186,78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6,365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 ПРОДЖЕКТ"ЕООД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60.11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5,709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182,68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5,709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05A7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72.10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5,005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160,17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6,366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05A7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Е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56.19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4,762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152,39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4,762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05A7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41.43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4,369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139,80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4,443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"МАРТАН ИНВЕСТ"ЕООД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32.35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3,858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123,46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3,924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05A7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84.93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3,330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106,55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3,330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05A7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О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41.54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3,286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105,17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4,837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74.38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3,056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97,79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51.25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94,04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56.3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94,02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43.48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94,02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326EF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56.27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94,01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262F1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56.23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93,96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262F1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86.19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2,927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93,68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2,927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"МОБИЛТЕЛ"АД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43.17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2,806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89,79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2,806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9E1DB6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56.22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2,559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81,88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2,559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9E1DB6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87.21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2,555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81,76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2,816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9E1DB6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84.90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2,206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70,59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2,206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9E1DB6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57.13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2,123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67,93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2,123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9E1DB6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72.16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62,69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9E1DB6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87.12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1,888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60,43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9E1DB6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61.9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0,989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31,66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3,596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9E1DB6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44.47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0,769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24,61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9,694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9E1DB6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83,030</w:t>
            </w:r>
          </w:p>
        </w:tc>
        <w:tc>
          <w:tcPr>
            <w:tcW w:w="917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2657,01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54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62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38.82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1,615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51,68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30.19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1,404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44,92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1,468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64.19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31,97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33.74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0,784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25,10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31.80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0,722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23,10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5,883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76.11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0,408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13,05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12,387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80.65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0,198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6,32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4,602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77.48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0,193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6,16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9,303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80.21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0,141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4,52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1,963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38.14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0,018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0,59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"С.И.Г."ООД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70.18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1,697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54,30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1,697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44.8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1,607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51,42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1,607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51.32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1,567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50,14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60.4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1,060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33,91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1,060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31.27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0,476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15,24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3,428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14.106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0,343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10,96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0,834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31.26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0,308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9,84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1,567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33.3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0,255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8,16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4,895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31.31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0,254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8,12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4,111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97.8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0,156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5,00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10,491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14.105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0,106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3,38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1,804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49.15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10,991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351,73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10,991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Ц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49.2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5,011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160,37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5,654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49.25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0,017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0,53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15,017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AF3781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30,330</w:t>
            </w:r>
          </w:p>
        </w:tc>
        <w:tc>
          <w:tcPr>
            <w:tcW w:w="917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970,51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54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56.69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20,212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646,78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20,783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"АНАКС"ООД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57.80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12,628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404,10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12,628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"АНАКС"ООД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44.47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8,792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281,33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9,694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78.50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7,365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235,68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7,365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"М ПРОДЖЕКТ"ЕООД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56.51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6,952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222,45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6,952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57.79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6,867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219,74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6,867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37.12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4,960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158,73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4,960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74.63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156,70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45.14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156,67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4,896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57.68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4,576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146,43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4,576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45.11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4,304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137,71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4,304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"ВАЛЕНТ"ЕООД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35.75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4,284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137,08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4,503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45.67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125,34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45.68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125,34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37.32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125,27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3,915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45.44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3,720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119,02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3,720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45.50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3,425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109,60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3,425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25.40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3,368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107,77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3,681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84.36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3,328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106,51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3,328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64.20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3,082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98,64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3,082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44.50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94,03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45.29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94,02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346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37.38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94,01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346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37.42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94,01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346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38.26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2,406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77,01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2,937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346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57.78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2,289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73,25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2,289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"БЕХБЕХАНИ"ЕООД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77.10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1,980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63,37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2,939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346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Ц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38.94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1,958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62,67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1,958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346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84.37</w:t>
            </w:r>
          </w:p>
        </w:tc>
        <w:tc>
          <w:tcPr>
            <w:tcW w:w="925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0,984</w:t>
            </w:r>
          </w:p>
        </w:tc>
        <w:tc>
          <w:tcPr>
            <w:tcW w:w="917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31,50</w:t>
            </w:r>
          </w:p>
        </w:tc>
        <w:tc>
          <w:tcPr>
            <w:tcW w:w="756" w:type="dxa"/>
            <w:noWrap/>
            <w:vAlign w:val="bottom"/>
          </w:tcPr>
          <w:p w:rsidR="0005228D" w:rsidRPr="00B67C9C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4,603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8E3462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67C9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05228D" w:rsidRPr="00B67C9C">
        <w:trPr>
          <w:trHeight w:val="300"/>
          <w:jc w:val="center"/>
        </w:trPr>
        <w:tc>
          <w:tcPr>
            <w:tcW w:w="2141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140,774</w:t>
            </w:r>
          </w:p>
        </w:tc>
        <w:tc>
          <w:tcPr>
            <w:tcW w:w="917" w:type="dxa"/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4504,76</w:t>
            </w:r>
          </w:p>
        </w:tc>
        <w:tc>
          <w:tcPr>
            <w:tcW w:w="756" w:type="dxa"/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54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62" w:type="dxa"/>
            <w:noWrap/>
            <w:vAlign w:val="bottom"/>
          </w:tcPr>
          <w:p w:rsidR="0005228D" w:rsidRPr="00B67C9C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B67C9C">
              <w:rPr>
                <w:sz w:val="18"/>
                <w:szCs w:val="18"/>
                <w:lang w:eastAsia="bg-BG"/>
              </w:rPr>
              <w:t> </w:t>
            </w:r>
          </w:p>
        </w:tc>
      </w:tr>
    </w:tbl>
    <w:p w:rsidR="0005228D" w:rsidRDefault="0005228D" w:rsidP="009F76FF">
      <w:pPr>
        <w:pStyle w:val="PlainText"/>
        <w:rPr>
          <w:rFonts w:ascii="Courier New" w:hAnsi="Courier New" w:cs="Courier New"/>
          <w:lang w:val="ru-RU"/>
        </w:rPr>
      </w:pPr>
    </w:p>
    <w:p w:rsidR="0005228D" w:rsidRPr="00140B9C" w:rsidRDefault="0005228D" w:rsidP="009F76FF">
      <w:pPr>
        <w:pStyle w:val="a"/>
        <w:spacing w:before="240"/>
        <w:jc w:val="both"/>
        <w:rPr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    *Забележка</w:t>
      </w:r>
      <w:r w:rsidRPr="00140B9C">
        <w:rPr>
          <w:sz w:val="22"/>
          <w:szCs w:val="22"/>
        </w:rPr>
        <w:t xml:space="preserve">: Имоти,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05228D" w:rsidRDefault="0005228D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tbl>
      <w:tblPr>
        <w:tblW w:w="8828" w:type="dxa"/>
        <w:jc w:val="center"/>
        <w:tblCellMar>
          <w:left w:w="70" w:type="dxa"/>
          <w:right w:w="70" w:type="dxa"/>
        </w:tblCellMar>
        <w:tblLook w:val="00A0"/>
      </w:tblPr>
      <w:tblGrid>
        <w:gridCol w:w="2960"/>
        <w:gridCol w:w="896"/>
        <w:gridCol w:w="925"/>
        <w:gridCol w:w="951"/>
        <w:gridCol w:w="2469"/>
        <w:gridCol w:w="627"/>
      </w:tblGrid>
      <w:tr w:rsidR="0005228D" w:rsidRPr="002D47B2">
        <w:trPr>
          <w:trHeight w:val="600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0E230E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BC0A0E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2D47B2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0E230E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0E230E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0E230E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0E230E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77.17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3,091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3,427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ДЪРЖАВЕН ПОЗЕМЛЕН ФОНД-МЗХ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3,091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3,427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77.17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3,427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ДЪРЖАВЕН ПОЗЕМЛЕН ФОНД-МЗХ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0,336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3,427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44.18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0,698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0,698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0,698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0,698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0E230E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</w:tbl>
    <w:p w:rsidR="0005228D" w:rsidRPr="00DA5F14" w:rsidRDefault="0005228D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p w:rsidR="0005228D" w:rsidRPr="00DA5F14" w:rsidRDefault="0005228D" w:rsidP="009F76FF">
      <w:pPr>
        <w:jc w:val="both"/>
        <w:rPr>
          <w:b/>
          <w:bCs/>
        </w:rPr>
      </w:pPr>
    </w:p>
    <w:p w:rsidR="0005228D" w:rsidRPr="00A87E1F" w:rsidRDefault="0005228D" w:rsidP="009F76FF">
      <w:pPr>
        <w:jc w:val="both"/>
        <w:rPr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чифлик, съгл. Параграф 2е от ЗСПЗЗ е определено от комисия, назнач</w:t>
      </w:r>
      <w:r>
        <w:rPr>
          <w:sz w:val="22"/>
          <w:szCs w:val="22"/>
        </w:rPr>
        <w:t>ена със Заповед № РД 19-10-159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12.03.2019</w:t>
      </w:r>
      <w:r w:rsidRPr="00A87E1F">
        <w:rPr>
          <w:sz w:val="22"/>
          <w:szCs w:val="22"/>
        </w:rPr>
        <w:t xml:space="preserve">г. от директора на ОД “Земеделие” - Варна. Съгласно </w:t>
      </w:r>
      <w:r>
        <w:rPr>
          <w:sz w:val="22"/>
          <w:szCs w:val="22"/>
        </w:rPr>
        <w:t>протокол 1 от 29.03.2019</w:t>
      </w:r>
      <w:r w:rsidRPr="00A87E1F">
        <w:rPr>
          <w:sz w:val="22"/>
          <w:szCs w:val="22"/>
        </w:rPr>
        <w:t xml:space="preserve">г. за землището на с. </w:t>
      </w:r>
      <w:r>
        <w:rPr>
          <w:sz w:val="22"/>
          <w:szCs w:val="22"/>
        </w:rPr>
        <w:t>Старо Оряхово</w:t>
      </w:r>
      <w:r w:rsidRPr="00A87E1F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68998</w:t>
      </w:r>
      <w:r w:rsidRPr="00A87E1F">
        <w:rPr>
          <w:sz w:val="22"/>
          <w:szCs w:val="22"/>
        </w:rPr>
        <w:t xml:space="preserve"> комисията определени средно годишно рентно плащане за отглеждане на едногодишни полски култури в размер на </w:t>
      </w:r>
      <w:r w:rsidRPr="00BC0A0E">
        <w:rPr>
          <w:b/>
          <w:bCs/>
          <w:sz w:val="22"/>
          <w:szCs w:val="22"/>
        </w:rPr>
        <w:t>32,00/дка</w:t>
      </w:r>
      <w:r w:rsidRPr="00A87E1F">
        <w:rPr>
          <w:sz w:val="22"/>
          <w:szCs w:val="22"/>
        </w:rPr>
        <w:t>.</w:t>
      </w:r>
    </w:p>
    <w:p w:rsidR="0005228D" w:rsidRDefault="0005228D" w:rsidP="00BB4863">
      <w:pPr>
        <w:autoSpaceDE w:val="0"/>
        <w:autoSpaceDN w:val="0"/>
        <w:adjustRightInd w:val="0"/>
        <w:rPr>
          <w:b/>
          <w:bCs/>
        </w:rPr>
      </w:pPr>
    </w:p>
    <w:p w:rsidR="0005228D" w:rsidRPr="00942825" w:rsidRDefault="0005228D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bCs/>
          <w:color w:val="000000"/>
          <w:spacing w:val="4"/>
          <w:sz w:val="22"/>
          <w:szCs w:val="22"/>
        </w:rPr>
        <w:t>с</w:t>
      </w:r>
      <w:r w:rsidRPr="00942825">
        <w:rPr>
          <w:color w:val="000000"/>
          <w:spacing w:val="4"/>
          <w:sz w:val="22"/>
          <w:szCs w:val="22"/>
          <w:lang w:val="en-US"/>
        </w:rPr>
        <w:t xml:space="preserve">. </w:t>
      </w:r>
      <w:r>
        <w:rPr>
          <w:b/>
          <w:bCs/>
          <w:color w:val="000000"/>
          <w:spacing w:val="4"/>
          <w:sz w:val="22"/>
          <w:szCs w:val="22"/>
        </w:rPr>
        <w:t xml:space="preserve">Старо Оряхово </w:t>
      </w:r>
      <w:r>
        <w:rPr>
          <w:b/>
          <w:bCs/>
          <w:sz w:val="22"/>
          <w:szCs w:val="22"/>
        </w:rPr>
        <w:t>ЕКАТТЕ 68998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05228D" w:rsidRPr="00942825" w:rsidRDefault="0005228D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>Старо Оряхово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68998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05228D" w:rsidRPr="00942825" w:rsidRDefault="0005228D" w:rsidP="00BB4863">
      <w:pPr>
        <w:tabs>
          <w:tab w:val="left" w:pos="1800"/>
        </w:tabs>
        <w:jc w:val="both"/>
        <w:rPr>
          <w:sz w:val="22"/>
          <w:szCs w:val="22"/>
        </w:rPr>
      </w:pPr>
    </w:p>
    <w:p w:rsidR="0005228D" w:rsidRPr="00942825" w:rsidRDefault="0005228D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en-US"/>
        </w:rPr>
      </w:pPr>
    </w:p>
    <w:p w:rsidR="0005228D" w:rsidRPr="00942825" w:rsidRDefault="0005228D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05228D" w:rsidRPr="00942825" w:rsidRDefault="0005228D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05228D" w:rsidRPr="00942825" w:rsidRDefault="0005228D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BG35UNCR70003319723172</w:t>
      </w:r>
    </w:p>
    <w:p w:rsidR="0005228D" w:rsidRPr="00942825" w:rsidRDefault="0005228D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en-US"/>
        </w:rPr>
      </w:pPr>
    </w:p>
    <w:p w:rsidR="0005228D" w:rsidRPr="00942825" w:rsidRDefault="0005228D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05228D" w:rsidRPr="00E677CF" w:rsidRDefault="0005228D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05228D" w:rsidRPr="00E677CF" w:rsidRDefault="0005228D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05228D" w:rsidRPr="00E677CF" w:rsidRDefault="0005228D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05228D" w:rsidRPr="00E677CF" w:rsidRDefault="0005228D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05228D" w:rsidRPr="00E677CF" w:rsidRDefault="0005228D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05228D" w:rsidRPr="00E677CF" w:rsidRDefault="0005228D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05228D" w:rsidRPr="00E677CF" w:rsidRDefault="0005228D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05228D" w:rsidRPr="00E677CF" w:rsidRDefault="0005228D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05228D" w:rsidRPr="00E677CF" w:rsidRDefault="0005228D" w:rsidP="00BB4863">
      <w:pPr>
        <w:pStyle w:val="NormalWeb"/>
        <w:rPr>
          <w:color w:val="auto"/>
          <w:sz w:val="22"/>
          <w:szCs w:val="22"/>
        </w:rPr>
      </w:pPr>
    </w:p>
    <w:p w:rsidR="0005228D" w:rsidRPr="00E677CF" w:rsidRDefault="0005228D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  <w:lang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>п</w:t>
      </w:r>
      <w:r w:rsidRPr="00E677CF">
        <w:rPr>
          <w:lang/>
        </w:rPr>
        <w:t xml:space="preserve">олзвател на земеделски земи, на който със заповедта </w:t>
      </w:r>
      <w:r w:rsidRPr="00E677CF">
        <w:rPr>
          <w:sz w:val="22"/>
          <w:szCs w:val="22"/>
          <w:lang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05228D" w:rsidRPr="00E677CF" w:rsidRDefault="0005228D" w:rsidP="00BB4863">
      <w:pPr>
        <w:tabs>
          <w:tab w:val="left" w:pos="1800"/>
        </w:tabs>
        <w:jc w:val="both"/>
        <w:rPr>
          <w:b/>
          <w:bCs/>
        </w:rPr>
      </w:pPr>
    </w:p>
    <w:p w:rsidR="0005228D" w:rsidRPr="00D37605" w:rsidRDefault="0005228D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 Старо Оряхово,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05228D" w:rsidRPr="00D37605" w:rsidRDefault="0005228D" w:rsidP="00BB4863">
      <w:pPr>
        <w:tabs>
          <w:tab w:val="left" w:pos="1800"/>
        </w:tabs>
        <w:jc w:val="both"/>
      </w:pPr>
    </w:p>
    <w:p w:rsidR="0005228D" w:rsidRDefault="0005228D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</w:t>
      </w:r>
      <w:r>
        <w:t>,</w:t>
      </w:r>
      <w:r w:rsidRPr="00D37605">
        <w:t xml:space="preserve"> храните </w:t>
      </w:r>
      <w:r>
        <w:t xml:space="preserve">и горите </w:t>
      </w:r>
      <w:r w:rsidRPr="00D37605">
        <w:t>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05228D" w:rsidRPr="00D37605" w:rsidRDefault="0005228D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05228D" w:rsidRPr="00D37605" w:rsidRDefault="0005228D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05228D" w:rsidRDefault="0005228D" w:rsidP="00BB4863">
      <w:pPr>
        <w:tabs>
          <w:tab w:val="left" w:pos="1800"/>
        </w:tabs>
        <w:jc w:val="both"/>
        <w:rPr>
          <w:color w:val="000000"/>
        </w:rPr>
      </w:pPr>
    </w:p>
    <w:p w:rsidR="0005228D" w:rsidRDefault="0005228D" w:rsidP="00BB4863">
      <w:pPr>
        <w:tabs>
          <w:tab w:val="left" w:pos="1800"/>
        </w:tabs>
        <w:jc w:val="both"/>
        <w:rPr>
          <w:color w:val="000000"/>
        </w:rPr>
      </w:pPr>
    </w:p>
    <w:p w:rsidR="0005228D" w:rsidRDefault="0005228D" w:rsidP="00BB4863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           / </w:t>
      </w:r>
      <w:r>
        <w:rPr>
          <w:b/>
          <w:bCs/>
        </w:rPr>
        <w:t>П</w:t>
      </w:r>
      <w:r>
        <w:rPr>
          <w:b/>
          <w:bCs/>
          <w:lang w:val="ru-RU"/>
        </w:rPr>
        <w:t xml:space="preserve"> /</w:t>
      </w:r>
    </w:p>
    <w:p w:rsidR="0005228D" w:rsidRDefault="0005228D" w:rsidP="00BB4863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>/ИНЖ.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05228D" w:rsidRDefault="0005228D" w:rsidP="00BB4863">
      <w:pPr>
        <w:ind w:left="3540"/>
        <w:rPr>
          <w:b/>
          <w:bCs/>
          <w:lang w:val="ru-RU"/>
        </w:rPr>
      </w:pPr>
    </w:p>
    <w:p w:rsidR="0005228D" w:rsidRDefault="0005228D" w:rsidP="00BB4863">
      <w:pPr>
        <w:rPr>
          <w:b/>
          <w:bCs/>
        </w:rPr>
      </w:pPr>
    </w:p>
    <w:p w:rsidR="0005228D" w:rsidRDefault="0005228D" w:rsidP="00BB4863">
      <w:pPr>
        <w:rPr>
          <w:b/>
          <w:bCs/>
        </w:rPr>
      </w:pPr>
    </w:p>
    <w:p w:rsidR="0005228D" w:rsidRDefault="0005228D" w:rsidP="00BB4863">
      <w:pPr>
        <w:rPr>
          <w:b/>
          <w:bCs/>
        </w:rPr>
      </w:pPr>
    </w:p>
    <w:p w:rsidR="0005228D" w:rsidRPr="00934223" w:rsidRDefault="0005228D" w:rsidP="001C288C">
      <w:pPr>
        <w:tabs>
          <w:tab w:val="left" w:pos="5220"/>
        </w:tabs>
        <w:ind w:right="-720"/>
        <w:jc w:val="both"/>
        <w:rPr>
          <w:i/>
          <w:iCs/>
        </w:rPr>
      </w:pPr>
      <w:r w:rsidRPr="00934223">
        <w:rPr>
          <w:i/>
          <w:iCs/>
        </w:rPr>
        <w:t>ЕА/ЙД/ОСЗ</w:t>
      </w: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Pr="001A1EA0" w:rsidRDefault="0005228D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05228D" w:rsidRPr="00F90922" w:rsidRDefault="0005228D" w:rsidP="00BB4863">
      <w:pPr>
        <w:jc w:val="center"/>
        <w:rPr>
          <w:b/>
          <w:bCs/>
          <w:lang w:val="ru-RU"/>
        </w:rPr>
      </w:pPr>
      <w:r w:rsidRPr="00F90922">
        <w:rPr>
          <w:b/>
          <w:bCs/>
          <w:lang w:val="ru-RU"/>
        </w:rPr>
        <w:t>ПРИЛОЖЕНИЕ №1</w:t>
      </w:r>
    </w:p>
    <w:p w:rsidR="0005228D" w:rsidRPr="005604C2" w:rsidRDefault="0005228D" w:rsidP="00BB4863">
      <w:pPr>
        <w:pStyle w:val="Header"/>
        <w:jc w:val="center"/>
        <w:rPr>
          <w:color w:val="FF0000"/>
          <w:spacing w:val="20"/>
          <w:sz w:val="17"/>
          <w:szCs w:val="17"/>
        </w:rPr>
      </w:pPr>
    </w:p>
    <w:p w:rsidR="0005228D" w:rsidRPr="00354DB1" w:rsidRDefault="0005228D" w:rsidP="00BB4863">
      <w:pPr>
        <w:jc w:val="center"/>
        <w:rPr>
          <w:b/>
          <w:bCs/>
          <w:sz w:val="22"/>
          <w:szCs w:val="22"/>
        </w:rPr>
      </w:pPr>
      <w:r w:rsidRPr="00354DB1">
        <w:rPr>
          <w:b/>
          <w:bCs/>
          <w:sz w:val="22"/>
          <w:szCs w:val="22"/>
        </w:rPr>
        <w:t xml:space="preserve">към </w:t>
      </w:r>
      <w:r>
        <w:rPr>
          <w:b/>
          <w:bCs/>
          <w:sz w:val="22"/>
          <w:szCs w:val="22"/>
        </w:rPr>
        <w:t xml:space="preserve">заповед </w:t>
      </w:r>
      <w:r w:rsidRPr="00354DB1">
        <w:rPr>
          <w:b/>
          <w:bCs/>
        </w:rPr>
        <w:t>№РД-</w:t>
      </w:r>
      <w:r>
        <w:rPr>
          <w:b/>
          <w:bCs/>
        </w:rPr>
        <w:t>19-04-187/01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05228D" w:rsidRDefault="0005228D" w:rsidP="00BB4863">
      <w:pPr>
        <w:rPr>
          <w:b/>
          <w:bCs/>
        </w:rPr>
      </w:pPr>
    </w:p>
    <w:p w:rsidR="0005228D" w:rsidRDefault="0005228D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90922">
        <w:t xml:space="preserve">Съгласно сключеното доброволно споразумение </w:t>
      </w:r>
      <w:r w:rsidRPr="00F90922">
        <w:rPr>
          <w:b/>
          <w:bCs/>
        </w:rPr>
        <w:t>за землището на с.</w:t>
      </w:r>
      <w:r>
        <w:rPr>
          <w:b/>
          <w:bCs/>
        </w:rPr>
        <w:t xml:space="preserve">Старо Оряхово  </w:t>
      </w:r>
      <w:r w:rsidRPr="00F90922">
        <w:rPr>
          <w:b/>
          <w:bCs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  <w:bCs/>
        </w:rPr>
        <w:t>Долни чифлик</w:t>
      </w:r>
      <w:r w:rsidRPr="00F90922">
        <w:rPr>
          <w:b/>
          <w:bCs/>
        </w:rPr>
        <w:t>, както следва:</w:t>
      </w:r>
    </w:p>
    <w:p w:rsidR="0005228D" w:rsidRDefault="0005228D" w:rsidP="009F76FF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5228D" w:rsidRDefault="0005228D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tbl>
      <w:tblPr>
        <w:tblW w:w="9093" w:type="dxa"/>
        <w:jc w:val="center"/>
        <w:tblCellMar>
          <w:left w:w="70" w:type="dxa"/>
          <w:right w:w="70" w:type="dxa"/>
        </w:tblCellMar>
        <w:tblLook w:val="00A0"/>
      </w:tblPr>
      <w:tblGrid>
        <w:gridCol w:w="2363"/>
        <w:gridCol w:w="942"/>
        <w:gridCol w:w="1099"/>
        <w:gridCol w:w="855"/>
        <w:gridCol w:w="2145"/>
        <w:gridCol w:w="1689"/>
      </w:tblGrid>
      <w:tr w:rsidR="0005228D" w:rsidRPr="002D47B2">
        <w:trPr>
          <w:trHeight w:val="900"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C619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BC0A0E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2D47B2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C619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C619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C619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C619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55.40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1,656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3,122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29.101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1,527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57.113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3,114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54.40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55.57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0,869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54.123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0,119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0,774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6,602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10,921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69.134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5,201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30.149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1,475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30.247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33.101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1,331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1,331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33.102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1,265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33.103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1,090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31.255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3,384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34.104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0,904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77.91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0,773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3,261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80.139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0,751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0,887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38.110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0,711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1,994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38.109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2,853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33.105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0,788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38.108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2,040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78.92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0,577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3,134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31.260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6,070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31.261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1,613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80.135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1,077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38.6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6,058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80.108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0,691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80.134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1,326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77.90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3,547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76.31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74.189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2,355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"БМ АГРО"ЕООД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38.108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0,121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2,040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18,481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56,415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48.134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2,805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7,988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49.140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1,731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8,641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49.125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1,685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3,137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50.177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1,485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50.127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1,547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77.91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3,261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78.92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3,134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48.13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2,171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74.189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2,355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50.126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3,952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49.294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0,167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55,122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10,779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92,793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71.138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1,347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2,475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61.125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2,585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33.22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1,068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10,737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29.249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1,049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71.248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1,473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74.188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2,908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71.72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2,185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71.283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0,355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72.407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0,189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0,938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71.282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0,136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0,963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6,522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25,668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ДОБРОМИР МАНОЛОВ СТОЯНОВ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49.182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8,162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0,350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8,162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39.82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5,947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6,555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51.85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2,665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4,920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43.81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2,603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2,604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72.87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2,200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2,207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39.112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2,184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41.115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2,188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40.114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2,156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44.169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2,537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40.79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2,109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39.178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2,097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2,097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74.188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1,902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2,908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74.279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1,864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2,432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39.80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1,798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1,798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43.124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1,705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1,705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41.116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1,658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1,828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74.128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2,913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57.158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3,070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31.260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6,070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42.73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1,278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60.125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2,382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41.119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1,174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57.150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1,204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57.186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61.121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1,428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51.120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1,070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1,492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86.440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1,048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6,648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41.80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1,039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1,671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63.127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1,031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1,570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61.125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0,977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2,585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63.137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1,543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71.138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2,475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56.151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0,973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108.101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7,384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39.444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6,924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40.80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0,865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70.127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1,249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32.106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1,934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33.22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10,737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57.136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0,798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4,810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45.83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0,778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2,467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37.77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1,667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44.182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2,629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41.80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1,671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70.71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1,834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31.162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1,958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49.125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3,137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63.127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1,570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37.113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1,910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73.126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0,495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0,495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50.126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3,952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37.76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2,372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73.125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0,472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72.407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0,938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86.116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1,005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87.46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0,530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36.75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2,848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14.293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0,377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6,285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73.280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2,025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39.111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1,947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70.127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1,249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83.303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1,541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56.86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0,295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3,821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34.74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3,791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35.117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2,971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87.47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0,269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61.121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1,428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33.22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10,737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61.125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0,136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2,585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44.133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0,131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0,628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44.133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0,119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0,628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73,413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185,186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49.140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4,344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8,641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49.294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3,752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55,122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8,096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63,763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МАНОЛ ДОБРОМИРОВ СТОЯНОВ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49.294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55,122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МАНОЛ ДОБРОМИРОВ СТОЯНОВ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49.125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3,137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МАНОЛ ДОБРОМИРОВ СТОЯНОВ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50.178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0,250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МАНОЛ ДОБРОМИРОВ СТОЯНОВ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50.179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0,368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1,124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58,877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38.6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4,781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6,058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34.74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3,359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3,791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66.131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3,067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3,067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35.117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2,663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2,971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44.131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2,494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2,504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45.130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2,472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2,477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74.170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2,346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4,536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12.108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2,224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17,403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38.109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2,853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69.129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2,136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65.107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2,018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2,103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37.76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1,879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2,372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45.83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1,637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2,467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34.111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2,778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57.158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3,070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37.113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1,376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1,910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44.168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1,348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2,505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57.154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1,303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1,362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56.155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1,300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57.153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1,277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38.108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2,040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77.91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3,261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78.92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3,134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57.159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1,115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1,729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77.90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3,547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83.303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1,541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60.125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2,382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84.144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0,866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37.77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1,667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74.189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0,750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2,355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84.143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0,729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0,989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78.132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0,724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2,530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77.91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3,261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77.90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3,547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65.132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0,620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1,735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78.92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3,134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33.22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10,737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74.189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2,355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78.278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1,395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58.125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2,089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69.134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5,201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58.125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0,509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2,089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63.137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0,500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1,543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56.152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0,481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84.109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0,471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3,190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56.156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1,573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59.125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2,104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78.132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0,310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2,530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44.169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2,537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83.106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0,823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37.270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0,273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6,839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59.125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2,104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77.276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0,945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77.277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0,205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0,944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74.279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0,179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2,432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38.110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0,137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jc w:val="right"/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1,994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05228D" w:rsidRPr="002D47B2">
        <w:trPr>
          <w:trHeight w:val="30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28D" w:rsidRPr="002D47B2" w:rsidRDefault="0005228D" w:rsidP="00C6196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63,962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C6196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2D47B2">
              <w:rPr>
                <w:b/>
                <w:bCs/>
                <w:sz w:val="18"/>
                <w:szCs w:val="18"/>
                <w:lang w:eastAsia="bg-BG"/>
              </w:rPr>
              <w:t>160,563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228D" w:rsidRPr="002D47B2" w:rsidRDefault="0005228D" w:rsidP="00C61963">
            <w:pPr>
              <w:rPr>
                <w:sz w:val="18"/>
                <w:szCs w:val="18"/>
                <w:lang w:eastAsia="bg-BG"/>
              </w:rPr>
            </w:pPr>
            <w:r w:rsidRPr="002D47B2">
              <w:rPr>
                <w:sz w:val="18"/>
                <w:szCs w:val="18"/>
                <w:lang w:eastAsia="bg-BG"/>
              </w:rPr>
              <w:t> </w:t>
            </w:r>
          </w:p>
        </w:tc>
      </w:tr>
    </w:tbl>
    <w:p w:rsidR="0005228D" w:rsidRDefault="0005228D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p w:rsidR="0005228D" w:rsidRDefault="0005228D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  <w:r w:rsidRPr="00F90922">
        <w:rPr>
          <w:b/>
          <w:bCs/>
        </w:rPr>
        <w:t xml:space="preserve">Настоящото приложение №1 </w:t>
      </w:r>
      <w:r>
        <w:rPr>
          <w:b/>
          <w:bCs/>
        </w:rPr>
        <w:t xml:space="preserve">е неразделна </w:t>
      </w:r>
      <w:r w:rsidRPr="00354DB1">
        <w:rPr>
          <w:b/>
          <w:bCs/>
        </w:rPr>
        <w:t xml:space="preserve">част от </w:t>
      </w:r>
      <w:r>
        <w:rPr>
          <w:b/>
          <w:bCs/>
        </w:rPr>
        <w:t xml:space="preserve">заповед </w:t>
      </w:r>
      <w:r w:rsidRPr="00354DB1">
        <w:rPr>
          <w:b/>
          <w:bCs/>
        </w:rPr>
        <w:t>№РД-</w:t>
      </w:r>
      <w:r>
        <w:rPr>
          <w:b/>
          <w:bCs/>
        </w:rPr>
        <w:t>19-04-187/01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bookmarkStart w:id="0" w:name="_GoBack"/>
      <w:bookmarkEnd w:id="0"/>
      <w:r w:rsidRPr="00354DB1">
        <w:rPr>
          <w:b/>
          <w:bCs/>
        </w:rPr>
        <w:t>.2019г.</w:t>
      </w:r>
    </w:p>
    <w:p w:rsidR="0005228D" w:rsidRDefault="0005228D" w:rsidP="00BC0A0E">
      <w:pPr>
        <w:tabs>
          <w:tab w:val="left" w:pos="709"/>
        </w:tabs>
        <w:spacing w:line="360" w:lineRule="auto"/>
        <w:jc w:val="both"/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sectPr w:rsidR="0005228D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28D" w:rsidRDefault="0005228D" w:rsidP="00043091">
      <w:r>
        <w:separator/>
      </w:r>
    </w:p>
  </w:endnote>
  <w:endnote w:type="continuationSeparator" w:id="0">
    <w:p w:rsidR="0005228D" w:rsidRDefault="0005228D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8D" w:rsidRPr="00433B27" w:rsidRDefault="0005228D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05228D" w:rsidRPr="00433B27" w:rsidRDefault="0005228D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05228D" w:rsidRPr="00433B27" w:rsidRDefault="0005228D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noProof/>
        <w:sz w:val="18"/>
        <w:szCs w:val="18"/>
      </w:rPr>
      <w:t>46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fldSimple w:instr="NUMPAGES  \* Arabic  \* MERGEFORMAT">
      <w:r>
        <w:rPr>
          <w:rFonts w:ascii="Arial Narrow" w:hAnsi="Arial Narrow" w:cs="Arial Narrow"/>
          <w:b/>
          <w:bCs/>
          <w:noProof/>
          <w:sz w:val="18"/>
          <w:szCs w:val="18"/>
        </w:rPr>
        <w:t>52</w:t>
      </w:r>
    </w:fldSimple>
  </w:p>
  <w:p w:rsidR="0005228D" w:rsidRPr="00433B27" w:rsidRDefault="0005228D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28D" w:rsidRDefault="0005228D" w:rsidP="00043091">
      <w:r>
        <w:separator/>
      </w:r>
    </w:p>
  </w:footnote>
  <w:footnote w:type="continuationSeparator" w:id="0">
    <w:p w:rsidR="0005228D" w:rsidRDefault="0005228D" w:rsidP="0004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>
    <w:nsid w:val="18F81105"/>
    <w:multiLevelType w:val="hybridMultilevel"/>
    <w:tmpl w:val="5ECE8EC4"/>
    <w:lvl w:ilvl="0" w:tplc="7B64458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200" w:hanging="360"/>
      </w:pPr>
    </w:lvl>
    <w:lvl w:ilvl="2" w:tplc="0402001B">
      <w:start w:val="1"/>
      <w:numFmt w:val="lowerRoman"/>
      <w:lvlText w:val="%3."/>
      <w:lvlJc w:val="right"/>
      <w:pPr>
        <w:ind w:left="1920" w:hanging="180"/>
      </w:pPr>
    </w:lvl>
    <w:lvl w:ilvl="3" w:tplc="0402000F">
      <w:start w:val="1"/>
      <w:numFmt w:val="decimal"/>
      <w:lvlText w:val="%4."/>
      <w:lvlJc w:val="left"/>
      <w:pPr>
        <w:ind w:left="2640" w:hanging="360"/>
      </w:pPr>
    </w:lvl>
    <w:lvl w:ilvl="4" w:tplc="04020019">
      <w:start w:val="1"/>
      <w:numFmt w:val="lowerLetter"/>
      <w:lvlText w:val="%5."/>
      <w:lvlJc w:val="left"/>
      <w:pPr>
        <w:ind w:left="3360" w:hanging="360"/>
      </w:pPr>
    </w:lvl>
    <w:lvl w:ilvl="5" w:tplc="0402001B">
      <w:start w:val="1"/>
      <w:numFmt w:val="lowerRoman"/>
      <w:lvlText w:val="%6."/>
      <w:lvlJc w:val="right"/>
      <w:pPr>
        <w:ind w:left="4080" w:hanging="180"/>
      </w:pPr>
    </w:lvl>
    <w:lvl w:ilvl="6" w:tplc="0402000F">
      <w:start w:val="1"/>
      <w:numFmt w:val="decimal"/>
      <w:lvlText w:val="%7."/>
      <w:lvlJc w:val="left"/>
      <w:pPr>
        <w:ind w:left="4800" w:hanging="360"/>
      </w:pPr>
    </w:lvl>
    <w:lvl w:ilvl="7" w:tplc="04020019">
      <w:start w:val="1"/>
      <w:numFmt w:val="lowerLetter"/>
      <w:lvlText w:val="%8."/>
      <w:lvlJc w:val="left"/>
      <w:pPr>
        <w:ind w:left="5520" w:hanging="360"/>
      </w:pPr>
    </w:lvl>
    <w:lvl w:ilvl="8" w:tplc="0402001B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1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4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C947F84"/>
    <w:multiLevelType w:val="hybridMultilevel"/>
    <w:tmpl w:val="76B80F1C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2"/>
  </w:num>
  <w:num w:numId="5">
    <w:abstractNumId w:val="0"/>
  </w:num>
  <w:num w:numId="6">
    <w:abstractNumId w:val="13"/>
  </w:num>
  <w:num w:numId="7">
    <w:abstractNumId w:val="3"/>
  </w:num>
  <w:num w:numId="8">
    <w:abstractNumId w:val="1"/>
  </w:num>
  <w:num w:numId="9">
    <w:abstractNumId w:val="12"/>
  </w:num>
  <w:num w:numId="10">
    <w:abstractNumId w:val="5"/>
  </w:num>
  <w:num w:numId="11">
    <w:abstractNumId w:val="8"/>
  </w:num>
  <w:num w:numId="12">
    <w:abstractNumId w:val="14"/>
  </w:num>
  <w:num w:numId="13">
    <w:abstractNumId w:val="16"/>
  </w:num>
  <w:num w:numId="14">
    <w:abstractNumId w:val="11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17CA1"/>
    <w:rsid w:val="00043091"/>
    <w:rsid w:val="0005228D"/>
    <w:rsid w:val="000677BF"/>
    <w:rsid w:val="0008489C"/>
    <w:rsid w:val="000B5C78"/>
    <w:rsid w:val="000E230E"/>
    <w:rsid w:val="000F0F84"/>
    <w:rsid w:val="00100B79"/>
    <w:rsid w:val="001033CC"/>
    <w:rsid w:val="00140B9C"/>
    <w:rsid w:val="00145681"/>
    <w:rsid w:val="00180D6E"/>
    <w:rsid w:val="001A1EA0"/>
    <w:rsid w:val="001C288C"/>
    <w:rsid w:val="00226B68"/>
    <w:rsid w:val="002554CC"/>
    <w:rsid w:val="00262F1E"/>
    <w:rsid w:val="002A0F70"/>
    <w:rsid w:val="002A2157"/>
    <w:rsid w:val="002D47B2"/>
    <w:rsid w:val="00326EF2"/>
    <w:rsid w:val="0033165A"/>
    <w:rsid w:val="00354DB1"/>
    <w:rsid w:val="0039461B"/>
    <w:rsid w:val="003F184C"/>
    <w:rsid w:val="00433B27"/>
    <w:rsid w:val="00441D8C"/>
    <w:rsid w:val="00445A4D"/>
    <w:rsid w:val="00457C39"/>
    <w:rsid w:val="0048175B"/>
    <w:rsid w:val="00495EE0"/>
    <w:rsid w:val="004A5859"/>
    <w:rsid w:val="0052234F"/>
    <w:rsid w:val="00522E44"/>
    <w:rsid w:val="0052712F"/>
    <w:rsid w:val="00533CC3"/>
    <w:rsid w:val="005604C2"/>
    <w:rsid w:val="00561539"/>
    <w:rsid w:val="00561C44"/>
    <w:rsid w:val="00592FC2"/>
    <w:rsid w:val="00640F8C"/>
    <w:rsid w:val="00655703"/>
    <w:rsid w:val="00681AA5"/>
    <w:rsid w:val="006F2E2E"/>
    <w:rsid w:val="007044D2"/>
    <w:rsid w:val="007060AE"/>
    <w:rsid w:val="007074AB"/>
    <w:rsid w:val="0071646F"/>
    <w:rsid w:val="00762999"/>
    <w:rsid w:val="007E076C"/>
    <w:rsid w:val="008661FB"/>
    <w:rsid w:val="008758AF"/>
    <w:rsid w:val="008E05A7"/>
    <w:rsid w:val="008E3462"/>
    <w:rsid w:val="00911AE5"/>
    <w:rsid w:val="00934223"/>
    <w:rsid w:val="009347A3"/>
    <w:rsid w:val="00942825"/>
    <w:rsid w:val="009550F6"/>
    <w:rsid w:val="00974C2C"/>
    <w:rsid w:val="00984897"/>
    <w:rsid w:val="00986014"/>
    <w:rsid w:val="009B39CC"/>
    <w:rsid w:val="009E1DB6"/>
    <w:rsid w:val="009F76FF"/>
    <w:rsid w:val="00A31D80"/>
    <w:rsid w:val="00A572F6"/>
    <w:rsid w:val="00A65239"/>
    <w:rsid w:val="00A660F3"/>
    <w:rsid w:val="00A87E1F"/>
    <w:rsid w:val="00A96E3F"/>
    <w:rsid w:val="00AC73CD"/>
    <w:rsid w:val="00AD1D27"/>
    <w:rsid w:val="00AF1108"/>
    <w:rsid w:val="00AF3781"/>
    <w:rsid w:val="00B67C9C"/>
    <w:rsid w:val="00B70A5C"/>
    <w:rsid w:val="00BB4863"/>
    <w:rsid w:val="00BC0A0E"/>
    <w:rsid w:val="00C61963"/>
    <w:rsid w:val="00C6709B"/>
    <w:rsid w:val="00C73066"/>
    <w:rsid w:val="00C86802"/>
    <w:rsid w:val="00C969DC"/>
    <w:rsid w:val="00CC2FF9"/>
    <w:rsid w:val="00CC431F"/>
    <w:rsid w:val="00CD6A9B"/>
    <w:rsid w:val="00CE6FF9"/>
    <w:rsid w:val="00D34266"/>
    <w:rsid w:val="00D37605"/>
    <w:rsid w:val="00D85E44"/>
    <w:rsid w:val="00DA5F14"/>
    <w:rsid w:val="00DA73CB"/>
    <w:rsid w:val="00DF0BDE"/>
    <w:rsid w:val="00DF5667"/>
    <w:rsid w:val="00E03C8A"/>
    <w:rsid w:val="00E42A5D"/>
    <w:rsid w:val="00E677CF"/>
    <w:rsid w:val="00EA6B6D"/>
    <w:rsid w:val="00EC2BFB"/>
    <w:rsid w:val="00EC7DB5"/>
    <w:rsid w:val="00EE0ED8"/>
    <w:rsid w:val="00EE0F49"/>
    <w:rsid w:val="00F12D43"/>
    <w:rsid w:val="00F90922"/>
    <w:rsid w:val="00FA0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i/>
      <w:iCs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BB4863"/>
    <w:rPr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 w:cs="CourierCyr"/>
      <w:b/>
      <w:bCs/>
      <w:lang w:eastAsia="bg-BG"/>
    </w:rPr>
  </w:style>
  <w:style w:type="paragraph" w:customStyle="1" w:styleId="xl72">
    <w:name w:val="xl72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ListParagraph">
    <w:name w:val="List Paragraph"/>
    <w:basedOn w:val="Normal"/>
    <w:uiPriority w:val="99"/>
    <w:qFormat/>
    <w:rsid w:val="001A1EA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bg-BG"/>
    </w:rPr>
  </w:style>
  <w:style w:type="paragraph" w:customStyle="1" w:styleId="xl59">
    <w:name w:val="xl59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0">
    <w:name w:val="xl60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8">
    <w:name w:val="xl78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9">
    <w:name w:val="xl79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80">
    <w:name w:val="xl80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1">
    <w:name w:val="xl81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2">
    <w:name w:val="xl82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bg-BG"/>
    </w:rPr>
  </w:style>
  <w:style w:type="table" w:customStyle="1" w:styleId="10">
    <w:name w:val="Мрежа в таблица1"/>
    <w:uiPriority w:val="99"/>
    <w:rsid w:val="00C619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Нормална таблица11"/>
    <w:uiPriority w:val="99"/>
    <w:semiHidden/>
    <w:rsid w:val="00C619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248</TotalTime>
  <Pages>52</Pages>
  <Words>19252</Words>
  <Characters>-32766</Characters>
  <Application>Microsoft Office Outlook</Application>
  <DocSecurity>0</DocSecurity>
  <Lines>0</Lines>
  <Paragraphs>0</Paragraphs>
  <ScaleCrop>false</ScaleCrop>
  <Company>MZH ODZ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ODZ Varna</cp:lastModifiedBy>
  <cp:revision>15</cp:revision>
  <cp:lastPrinted>2019-08-22T11:07:00Z</cp:lastPrinted>
  <dcterms:created xsi:type="dcterms:W3CDTF">2019-09-09T13:05:00Z</dcterms:created>
  <dcterms:modified xsi:type="dcterms:W3CDTF">2019-10-01T07:02:00Z</dcterms:modified>
</cp:coreProperties>
</file>